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C795D" w:rsidRPr="007C795D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7C795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bookmarkStart w:id="0" w:name="_GoBack"/>
            <w:r w:rsidRPr="007C795D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Πρότυπο </w:t>
            </w:r>
            <w:proofErr w:type="spellStart"/>
            <w:r w:rsidRPr="007C795D">
              <w:rPr>
                <w:rFonts w:ascii="Tahoma" w:hAnsi="Tahoma" w:cs="Tahoma"/>
                <w:color w:val="000000"/>
                <w:sz w:val="18"/>
                <w:szCs w:val="18"/>
              </w:rPr>
              <w:t>Linoleic</w:t>
            </w:r>
            <w:proofErr w:type="spellEnd"/>
            <w:r w:rsidRPr="007C795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795D">
              <w:rPr>
                <w:rFonts w:ascii="Tahoma" w:hAnsi="Tahoma" w:cs="Tahoma"/>
                <w:color w:val="000000"/>
                <w:sz w:val="18"/>
                <w:szCs w:val="18"/>
              </w:rPr>
              <w:t>acid</w:t>
            </w:r>
            <w:proofErr w:type="spellEnd"/>
            <w:r w:rsidRPr="007C795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bookmarkEnd w:id="0"/>
          </w:p>
          <w:p w:rsidR="007C795D" w:rsidRPr="007C795D" w:rsidRDefault="007C795D" w:rsidP="007C795D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C795D" w:rsidRPr="007C795D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C795D" w:rsidRPr="007C795D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C795D" w:rsidRPr="007C795D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C795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C795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C795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C795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C795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C795D" w:rsidRPr="007C795D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  <w:r w:rsidRPr="007C795D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Linoleic acid</w:t>
            </w:r>
          </w:p>
        </w:tc>
        <w:tc>
          <w:tcPr>
            <w:tcW w:w="1080" w:type="dxa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C795D" w:rsidRPr="007C795D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C795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Conjugated methyl ester</w:t>
            </w:r>
          </w:p>
        </w:tc>
        <w:tc>
          <w:tcPr>
            <w:tcW w:w="1080" w:type="dxa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C795D" w:rsidRPr="007C795D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C795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250 mg</w:t>
            </w:r>
          </w:p>
        </w:tc>
        <w:tc>
          <w:tcPr>
            <w:tcW w:w="1080" w:type="dxa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7C795D" w:rsidRPr="007C795D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C795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C795D" w:rsidRPr="007C795D" w:rsidRDefault="007C795D" w:rsidP="007C795D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C795D">
              <w:rPr>
                <w:rFonts w:ascii="Tahoma" w:hAnsi="Tahoma" w:cs="Tahoma"/>
                <w:sz w:val="18"/>
                <w:szCs w:val="18"/>
              </w:rPr>
              <w:t xml:space="preserve">     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C795D" w:rsidRPr="007C795D" w:rsidRDefault="007C795D" w:rsidP="007C79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C795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7C795D" w:rsidRDefault="00B43CAA" w:rsidP="007C795D"/>
    <w:sectPr w:rsidR="00B43CAA" w:rsidRPr="007C795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C795D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8C3C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40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2025-11-28T13:05:00Z</dcterms:created>
  <dcterms:modified xsi:type="dcterms:W3CDTF">2025-11-28T13:05:00Z</dcterms:modified>
</cp:coreProperties>
</file>